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10" w:rsidRPr="003A5A8F" w:rsidRDefault="00042A10" w:rsidP="00CF547D">
      <w:pPr>
        <w:ind w:left="7200"/>
      </w:pPr>
      <w:r w:rsidRPr="003A5A8F">
        <w:t>Продолжение приложения № 1</w:t>
      </w:r>
    </w:p>
    <w:p w:rsidR="00042A10" w:rsidRDefault="00042A10" w:rsidP="00CF547D">
      <w:pPr>
        <w:ind w:left="7200"/>
        <w:rPr>
          <w:sz w:val="28"/>
          <w:szCs w:val="28"/>
        </w:rPr>
      </w:pPr>
    </w:p>
    <w:p w:rsidR="00042A10" w:rsidRPr="00695426" w:rsidRDefault="00042A10" w:rsidP="00CF547D">
      <w:pPr>
        <w:ind w:left="7200"/>
      </w:pPr>
      <w:r w:rsidRPr="00695426">
        <w:t>ПРИЛОЖЕНИЕ № 11</w:t>
      </w:r>
    </w:p>
    <w:p w:rsidR="00042A10" w:rsidRPr="00695426" w:rsidRDefault="00042A10" w:rsidP="00CF547D">
      <w:pPr>
        <w:ind w:left="7200"/>
      </w:pPr>
      <w:r w:rsidRPr="00695426">
        <w:t>к решению</w:t>
      </w:r>
    </w:p>
    <w:p w:rsidR="00042A10" w:rsidRPr="00695426" w:rsidRDefault="00042A10" w:rsidP="00CF547D">
      <w:pPr>
        <w:ind w:left="7200"/>
      </w:pPr>
      <w:r w:rsidRPr="00695426">
        <w:t>Комсомольской-на-Амуре</w:t>
      </w:r>
    </w:p>
    <w:p w:rsidR="00042A10" w:rsidRPr="00716461" w:rsidRDefault="00042A10" w:rsidP="00CF547D">
      <w:pPr>
        <w:ind w:left="7200"/>
        <w:rPr>
          <w:color w:val="000000"/>
          <w:sz w:val="28"/>
          <w:szCs w:val="28"/>
        </w:rPr>
      </w:pPr>
      <w:r w:rsidRPr="00695426">
        <w:t>городской Думы</w:t>
      </w:r>
    </w:p>
    <w:p w:rsidR="00042A10" w:rsidRPr="00716461" w:rsidRDefault="00042A10" w:rsidP="00CF547D">
      <w:pPr>
        <w:ind w:firstLine="6171"/>
        <w:rPr>
          <w:color w:val="000000"/>
          <w:sz w:val="28"/>
          <w:szCs w:val="28"/>
        </w:rPr>
      </w:pPr>
    </w:p>
    <w:p w:rsidR="00042A10" w:rsidRPr="00716461" w:rsidRDefault="00042A10" w:rsidP="00CF547D">
      <w:pPr>
        <w:ind w:firstLine="6171"/>
        <w:rPr>
          <w:color w:val="000000"/>
          <w:sz w:val="28"/>
          <w:szCs w:val="28"/>
        </w:rPr>
      </w:pPr>
    </w:p>
    <w:p w:rsidR="00042A10" w:rsidRPr="00716461" w:rsidRDefault="00042A10" w:rsidP="00CF547D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042A10" w:rsidRPr="00716461" w:rsidRDefault="00042A10" w:rsidP="00CF547D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муниципальных заимствований на 201</w:t>
      </w:r>
      <w:r>
        <w:rPr>
          <w:b/>
          <w:color w:val="000000"/>
          <w:sz w:val="28"/>
          <w:szCs w:val="28"/>
        </w:rPr>
        <w:t>9</w:t>
      </w:r>
      <w:r w:rsidRPr="00716461">
        <w:rPr>
          <w:b/>
          <w:color w:val="000000"/>
          <w:sz w:val="28"/>
          <w:szCs w:val="28"/>
        </w:rPr>
        <w:t xml:space="preserve"> год</w:t>
      </w:r>
    </w:p>
    <w:p w:rsidR="00042A10" w:rsidRPr="00716461" w:rsidRDefault="00042A10" w:rsidP="00CF547D">
      <w:pPr>
        <w:jc w:val="center"/>
        <w:rPr>
          <w:b/>
          <w:color w:val="000000"/>
          <w:sz w:val="28"/>
          <w:szCs w:val="28"/>
        </w:rPr>
      </w:pPr>
    </w:p>
    <w:p w:rsidR="00042A10" w:rsidRPr="00716461" w:rsidRDefault="00042A10" w:rsidP="00CF547D">
      <w:pPr>
        <w:jc w:val="center"/>
        <w:rPr>
          <w:b/>
          <w:color w:val="000000"/>
          <w:sz w:val="28"/>
          <w:szCs w:val="28"/>
        </w:rPr>
      </w:pPr>
    </w:p>
    <w:p w:rsidR="00042A10" w:rsidRPr="00716461" w:rsidRDefault="00042A10" w:rsidP="00CF547D">
      <w:pPr>
        <w:ind w:right="180"/>
        <w:jc w:val="right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716461">
        <w:rPr>
          <w:sz w:val="28"/>
          <w:szCs w:val="28"/>
        </w:rPr>
        <w:t>рублей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2"/>
        <w:gridCol w:w="2126"/>
      </w:tblGrid>
      <w:tr w:rsidR="00042A10" w:rsidRPr="00716461" w:rsidTr="00307469">
        <w:trPr>
          <w:trHeight w:val="20"/>
        </w:trPr>
        <w:tc>
          <w:tcPr>
            <w:tcW w:w="8222" w:type="dxa"/>
          </w:tcPr>
          <w:p w:rsidR="00042A10" w:rsidRPr="00716461" w:rsidRDefault="00042A10" w:rsidP="005A5EAE">
            <w:pPr>
              <w:jc w:val="center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Виды внутренних заимствований</w:t>
            </w:r>
          </w:p>
        </w:tc>
        <w:tc>
          <w:tcPr>
            <w:tcW w:w="2126" w:type="dxa"/>
          </w:tcPr>
          <w:p w:rsidR="00042A10" w:rsidRPr="00716461" w:rsidRDefault="00042A10" w:rsidP="005A5EAE">
            <w:pPr>
              <w:ind w:right="-108"/>
              <w:jc w:val="center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Сумма</w:t>
            </w:r>
          </w:p>
        </w:tc>
      </w:tr>
      <w:tr w:rsidR="00042A10" w:rsidRPr="00716461" w:rsidTr="00307469">
        <w:trPr>
          <w:trHeight w:val="20"/>
        </w:trPr>
        <w:tc>
          <w:tcPr>
            <w:tcW w:w="8222" w:type="dxa"/>
          </w:tcPr>
          <w:p w:rsidR="00042A10" w:rsidRPr="00716461" w:rsidRDefault="00042A10" w:rsidP="005A5EAE">
            <w:pPr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Кредиты, полученные от кредитных организаций:</w:t>
            </w:r>
          </w:p>
          <w:p w:rsidR="00042A10" w:rsidRPr="00716461" w:rsidRDefault="00042A10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привлечение</w:t>
            </w:r>
          </w:p>
          <w:p w:rsidR="00042A10" w:rsidRPr="00716461" w:rsidRDefault="00042A10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погашение</w:t>
            </w:r>
          </w:p>
        </w:tc>
        <w:tc>
          <w:tcPr>
            <w:tcW w:w="2126" w:type="dxa"/>
          </w:tcPr>
          <w:p w:rsidR="00042A10" w:rsidRPr="00307469" w:rsidRDefault="00042A10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277 159 851,00</w:t>
            </w:r>
          </w:p>
          <w:p w:rsidR="00042A10" w:rsidRPr="00307469" w:rsidRDefault="00042A10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277 159 851,00</w:t>
            </w:r>
          </w:p>
          <w:p w:rsidR="00042A10" w:rsidRPr="00307469" w:rsidRDefault="00042A10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 xml:space="preserve">0,00 </w:t>
            </w:r>
          </w:p>
        </w:tc>
      </w:tr>
      <w:tr w:rsidR="00042A10" w:rsidRPr="00716461" w:rsidTr="00307469">
        <w:trPr>
          <w:trHeight w:val="20"/>
        </w:trPr>
        <w:tc>
          <w:tcPr>
            <w:tcW w:w="8222" w:type="dxa"/>
          </w:tcPr>
          <w:p w:rsidR="00042A10" w:rsidRPr="00716461" w:rsidRDefault="00042A10" w:rsidP="005A5EA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Бюджетный кредит на пополнение остатков средств на счетах местных бюджетов:</w:t>
            </w:r>
          </w:p>
          <w:p w:rsidR="00042A10" w:rsidRPr="00716461" w:rsidRDefault="00042A10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привлечение</w:t>
            </w:r>
          </w:p>
          <w:p w:rsidR="00042A10" w:rsidRPr="00716461" w:rsidRDefault="00042A10" w:rsidP="005A5EAE">
            <w:pPr>
              <w:ind w:firstLine="1152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погашение</w:t>
            </w:r>
          </w:p>
        </w:tc>
        <w:tc>
          <w:tcPr>
            <w:tcW w:w="2126" w:type="dxa"/>
          </w:tcPr>
          <w:p w:rsidR="00042A10" w:rsidRPr="00307469" w:rsidRDefault="00042A10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0,00</w:t>
            </w:r>
          </w:p>
          <w:p w:rsidR="00042A10" w:rsidRPr="00307469" w:rsidRDefault="00042A10" w:rsidP="005A5EAE">
            <w:pPr>
              <w:jc w:val="right"/>
              <w:rPr>
                <w:sz w:val="28"/>
                <w:szCs w:val="28"/>
              </w:rPr>
            </w:pPr>
          </w:p>
          <w:p w:rsidR="00042A10" w:rsidRPr="00307469" w:rsidRDefault="00042A10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230 966 542,50</w:t>
            </w:r>
          </w:p>
          <w:p w:rsidR="00042A10" w:rsidRPr="00307469" w:rsidRDefault="00042A10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-230 966 542,50</w:t>
            </w:r>
          </w:p>
        </w:tc>
      </w:tr>
      <w:tr w:rsidR="00042A10" w:rsidRPr="00716461" w:rsidTr="00307469">
        <w:trPr>
          <w:trHeight w:val="20"/>
        </w:trPr>
        <w:tc>
          <w:tcPr>
            <w:tcW w:w="8222" w:type="dxa"/>
          </w:tcPr>
          <w:p w:rsidR="00042A10" w:rsidRPr="00716461" w:rsidRDefault="00042A10" w:rsidP="005A5EAE">
            <w:pPr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Общий объем заимствований:</w:t>
            </w:r>
          </w:p>
          <w:p w:rsidR="00042A10" w:rsidRPr="00716461" w:rsidRDefault="00042A10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привлечение</w:t>
            </w:r>
          </w:p>
          <w:p w:rsidR="00042A10" w:rsidRPr="00716461" w:rsidRDefault="00042A10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погашение</w:t>
            </w:r>
          </w:p>
        </w:tc>
        <w:tc>
          <w:tcPr>
            <w:tcW w:w="2126" w:type="dxa"/>
          </w:tcPr>
          <w:p w:rsidR="00042A10" w:rsidRPr="00307469" w:rsidRDefault="00042A10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277 159 851,00</w:t>
            </w:r>
          </w:p>
          <w:p w:rsidR="00042A10" w:rsidRPr="00307469" w:rsidRDefault="00042A10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508 126 393,50</w:t>
            </w:r>
          </w:p>
          <w:p w:rsidR="00042A10" w:rsidRPr="00307469" w:rsidRDefault="00042A10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-230 966 542,50</w:t>
            </w:r>
          </w:p>
        </w:tc>
      </w:tr>
    </w:tbl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/>
    <w:p w:rsidR="00042A10" w:rsidRPr="00716461" w:rsidRDefault="00042A10" w:rsidP="00CF547D">
      <w:bookmarkStart w:id="0" w:name="_GoBack"/>
      <w:bookmarkEnd w:id="0"/>
    </w:p>
    <w:sectPr w:rsidR="00042A10" w:rsidRPr="00716461" w:rsidSect="004546E1">
      <w:pgSz w:w="11906" w:h="16838"/>
      <w:pgMar w:top="1134" w:right="566" w:bottom="851" w:left="900" w:header="709" w:footer="709" w:gutter="0"/>
      <w:pgNumType w:start="39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47D"/>
    <w:rsid w:val="00042A10"/>
    <w:rsid w:val="00044E96"/>
    <w:rsid w:val="0010211B"/>
    <w:rsid w:val="00180F59"/>
    <w:rsid w:val="001C7DC2"/>
    <w:rsid w:val="002D578F"/>
    <w:rsid w:val="00307469"/>
    <w:rsid w:val="003A5A8F"/>
    <w:rsid w:val="003E2CFE"/>
    <w:rsid w:val="004546E1"/>
    <w:rsid w:val="005A5EAE"/>
    <w:rsid w:val="005F1E99"/>
    <w:rsid w:val="00655AC4"/>
    <w:rsid w:val="00661119"/>
    <w:rsid w:val="00695426"/>
    <w:rsid w:val="00716461"/>
    <w:rsid w:val="007D023C"/>
    <w:rsid w:val="00861068"/>
    <w:rsid w:val="009C14D1"/>
    <w:rsid w:val="00B078F0"/>
    <w:rsid w:val="00B65E43"/>
    <w:rsid w:val="00C83836"/>
    <w:rsid w:val="00CF547D"/>
    <w:rsid w:val="00D7471B"/>
    <w:rsid w:val="00D87DFF"/>
    <w:rsid w:val="00E41AB2"/>
    <w:rsid w:val="00E81827"/>
    <w:rsid w:val="00F26AC2"/>
    <w:rsid w:val="00FA4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</Pages>
  <Words>97</Words>
  <Characters>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Михалева Н.В.</dc:creator>
  <cp:keywords/>
  <dc:description/>
  <cp:lastModifiedBy>BUDGET8</cp:lastModifiedBy>
  <cp:revision>10</cp:revision>
  <cp:lastPrinted>2018-10-26T00:29:00Z</cp:lastPrinted>
  <dcterms:created xsi:type="dcterms:W3CDTF">2018-10-24T01:18:00Z</dcterms:created>
  <dcterms:modified xsi:type="dcterms:W3CDTF">2018-10-26T00:29:00Z</dcterms:modified>
</cp:coreProperties>
</file>